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72D94" w14:textId="06091B69" w:rsidR="006B2F86" w:rsidRDefault="00BB3ADF" w:rsidP="00E71FC3">
      <w:pPr>
        <w:pStyle w:val="NoSpacing"/>
      </w:pPr>
      <w:r>
        <w:rPr>
          <w:u w:val="single"/>
        </w:rPr>
        <w:t>Joan AMPE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14:paraId="266D3628" w14:textId="46C35A0C" w:rsidR="00BB3ADF" w:rsidRDefault="00BB3ADF" w:rsidP="00E71FC3">
      <w:pPr>
        <w:pStyle w:val="NoSpacing"/>
      </w:pPr>
    </w:p>
    <w:p w14:paraId="4F625D11" w14:textId="0B9945CC" w:rsidR="00BB3ADF" w:rsidRDefault="00BB3ADF" w:rsidP="00E71FC3">
      <w:pPr>
        <w:pStyle w:val="NoSpacing"/>
      </w:pPr>
    </w:p>
    <w:p w14:paraId="121756D0" w14:textId="464E0534" w:rsidR="00BB3ADF" w:rsidRDefault="00BB3ADF" w:rsidP="00E71FC3">
      <w:pPr>
        <w:pStyle w:val="NoSpacing"/>
      </w:pPr>
      <w:r>
        <w:t xml:space="preserve">= Henry </w:t>
      </w:r>
      <w:proofErr w:type="spellStart"/>
      <w:r>
        <w:t>Ampe</w:t>
      </w:r>
      <w:proofErr w:type="spellEnd"/>
      <w:r>
        <w:t>. (b.ca.1478)</w:t>
      </w:r>
    </w:p>
    <w:p w14:paraId="3A2A7CB3" w14:textId="672F8387" w:rsidR="00BB3ADF" w:rsidRDefault="00BB3ADF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25-294)</w:t>
      </w:r>
    </w:p>
    <w:p w14:paraId="24D5C31D" w14:textId="37AAE6AF" w:rsidR="00BB3ADF" w:rsidRDefault="00BB3ADF" w:rsidP="00E71FC3">
      <w:pPr>
        <w:pStyle w:val="NoSpacing"/>
      </w:pPr>
    </w:p>
    <w:p w14:paraId="3260956D" w14:textId="3E5145DF" w:rsidR="00BB3ADF" w:rsidRDefault="00BB3ADF" w:rsidP="00E71FC3">
      <w:pPr>
        <w:pStyle w:val="NoSpacing"/>
      </w:pPr>
    </w:p>
    <w:p w14:paraId="4EF25C98" w14:textId="4D900135" w:rsidR="00BB3ADF" w:rsidRDefault="00BB3ADF" w:rsidP="00E71FC3">
      <w:pPr>
        <w:pStyle w:val="NoSpacing"/>
      </w:pPr>
      <w:r>
        <w:t xml:space="preserve">  1 May1404</w:t>
      </w:r>
      <w:r>
        <w:tab/>
        <w:t>They were married at Catton.   (ibid.)</w:t>
      </w:r>
    </w:p>
    <w:p w14:paraId="288B2193" w14:textId="7C93DDA3" w:rsidR="00BB3ADF" w:rsidRDefault="00BB3ADF" w:rsidP="00E71FC3">
      <w:pPr>
        <w:pStyle w:val="NoSpacing"/>
      </w:pPr>
    </w:p>
    <w:p w14:paraId="4FAAC33B" w14:textId="65108293" w:rsidR="00BB3ADF" w:rsidRDefault="00BB3ADF" w:rsidP="00E71FC3">
      <w:pPr>
        <w:pStyle w:val="NoSpacing"/>
      </w:pPr>
    </w:p>
    <w:p w14:paraId="456E40EE" w14:textId="33FEE4E4" w:rsidR="00BB3ADF" w:rsidRPr="00BB3ADF" w:rsidRDefault="00BB3ADF" w:rsidP="00E71FC3">
      <w:pPr>
        <w:pStyle w:val="NoSpacing"/>
      </w:pPr>
      <w:r>
        <w:t>13 December 2018</w:t>
      </w:r>
      <w:bookmarkStart w:id="0" w:name="_GoBack"/>
      <w:bookmarkEnd w:id="0"/>
    </w:p>
    <w:sectPr w:rsidR="00BB3ADF" w:rsidRPr="00BB3AD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490FD" w14:textId="77777777" w:rsidR="00BB3ADF" w:rsidRDefault="00BB3ADF" w:rsidP="00E71FC3">
      <w:pPr>
        <w:spacing w:after="0" w:line="240" w:lineRule="auto"/>
      </w:pPr>
      <w:r>
        <w:separator/>
      </w:r>
    </w:p>
  </w:endnote>
  <w:endnote w:type="continuationSeparator" w:id="0">
    <w:p w14:paraId="6CB070DB" w14:textId="77777777" w:rsidR="00BB3ADF" w:rsidRDefault="00BB3A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06F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4627" w14:textId="77777777" w:rsidR="00BB3ADF" w:rsidRDefault="00BB3ADF" w:rsidP="00E71FC3">
      <w:pPr>
        <w:spacing w:after="0" w:line="240" w:lineRule="auto"/>
      </w:pPr>
      <w:r>
        <w:separator/>
      </w:r>
    </w:p>
  </w:footnote>
  <w:footnote w:type="continuationSeparator" w:id="0">
    <w:p w14:paraId="4EABD22B" w14:textId="77777777" w:rsidR="00BB3ADF" w:rsidRDefault="00BB3A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DF"/>
    <w:rsid w:val="001A7C09"/>
    <w:rsid w:val="00577BD5"/>
    <w:rsid w:val="00656CBA"/>
    <w:rsid w:val="006A1F77"/>
    <w:rsid w:val="00733BE7"/>
    <w:rsid w:val="00AB52E8"/>
    <w:rsid w:val="00B16D3F"/>
    <w:rsid w:val="00BB3AD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474B"/>
  <w15:chartTrackingRefBased/>
  <w15:docId w15:val="{9C728812-8110-4920-97AA-27622869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B3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2018-12-13T21:50:00Z</dcterms:created>
  <dcterms:modified xsi:type="dcterms:W3CDTF">2018-12-13T21:58:00Z</dcterms:modified>
</cp:coreProperties>
</file>